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</w:p>
    <w:sectPr w:rsidR="00F71287" w:rsidRPr="007D1EF3" w:rsidSect="00766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7A60E" w14:textId="77777777" w:rsidR="00B35FE6" w:rsidRDefault="00B35FE6" w:rsidP="00256E77">
      <w:pPr>
        <w:spacing w:line="240" w:lineRule="auto"/>
      </w:pPr>
      <w:r>
        <w:separator/>
      </w:r>
    </w:p>
  </w:endnote>
  <w:endnote w:type="continuationSeparator" w:id="0">
    <w:p w14:paraId="269C81F2" w14:textId="77777777" w:rsidR="00B35FE6" w:rsidRDefault="00B35FE6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DA04D" w14:textId="77777777" w:rsidR="00320D76" w:rsidRDefault="00320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99183B" w:rsidRDefault="005145DE" w:rsidP="004970F4">
    <w:pPr>
      <w:pStyle w:val="Footer"/>
      <w:spacing w:line="220" w:lineRule="exact"/>
      <w:ind w:left="360"/>
      <w:rPr>
        <w:b/>
        <w:color w:val="7F7F7F" w:themeColor="text1" w:themeTint="80"/>
        <w:sz w:val="17"/>
        <w:szCs w:val="17"/>
      </w:rPr>
    </w:pPr>
    <w:r w:rsidRPr="0099183B">
      <w:rPr>
        <w:b/>
        <w:color w:val="7F7F7F" w:themeColor="text1" w:themeTint="80"/>
        <w:sz w:val="17"/>
        <w:szCs w:val="17"/>
      </w:rPr>
      <w:t>YMCA OF SAN DIEGO COUNTY</w:t>
    </w:r>
  </w:p>
  <w:p w14:paraId="32AB67F4" w14:textId="77777777" w:rsidR="00A17543" w:rsidRPr="0099183B" w:rsidRDefault="006851EE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9183B">
      <w:rPr>
        <w:color w:val="7F7F7F" w:themeColor="text1" w:themeTint="80"/>
        <w:sz w:val="17"/>
        <w:szCs w:val="17"/>
      </w:rPr>
      <w:t>3708 Ruffin Road, San Diego CA</w:t>
    </w:r>
    <w:r w:rsidR="00F71287" w:rsidRPr="0099183B">
      <w:rPr>
        <w:color w:val="7F7F7F" w:themeColor="text1" w:themeTint="80"/>
        <w:sz w:val="17"/>
        <w:szCs w:val="17"/>
      </w:rPr>
      <w:t xml:space="preserve"> 92</w:t>
    </w:r>
    <w:r w:rsidRPr="0099183B">
      <w:rPr>
        <w:color w:val="7F7F7F" w:themeColor="text1" w:themeTint="80"/>
        <w:sz w:val="17"/>
        <w:szCs w:val="17"/>
      </w:rPr>
      <w:t>123</w:t>
    </w:r>
  </w:p>
  <w:p w14:paraId="74BFDAA6" w14:textId="28C15B54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06ABA">
      <w:rPr>
        <w:b/>
        <w:color w:val="7F7F7F" w:themeColor="text1" w:themeTint="80"/>
        <w:sz w:val="17"/>
        <w:szCs w:val="17"/>
      </w:rPr>
      <w:t>(P)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6851EE" w:rsidRPr="0099183B">
      <w:rPr>
        <w:color w:val="7F7F7F" w:themeColor="text1" w:themeTint="80"/>
        <w:sz w:val="17"/>
        <w:szCs w:val="17"/>
      </w:rPr>
      <w:t>292 9622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Pr="00906ABA">
      <w:rPr>
        <w:b/>
        <w:color w:val="7F7F7F" w:themeColor="text1" w:themeTint="80"/>
        <w:sz w:val="17"/>
        <w:szCs w:val="17"/>
      </w:rPr>
      <w:t>(F)</w:t>
    </w:r>
    <w:r w:rsidRPr="0099183B">
      <w:rPr>
        <w:color w:val="7F7F7F" w:themeColor="text1" w:themeTint="80"/>
        <w:sz w:val="17"/>
        <w:szCs w:val="17"/>
      </w:rPr>
      <w:t xml:space="preserve"> </w:t>
    </w:r>
    <w:r w:rsidR="00320D76" w:rsidRPr="0099183B">
      <w:rPr>
        <w:color w:val="7F7F7F" w:themeColor="text1" w:themeTint="80"/>
        <w:sz w:val="17"/>
        <w:szCs w:val="17"/>
      </w:rPr>
      <w:t xml:space="preserve">858 </w:t>
    </w:r>
    <w:r w:rsidR="00320D76">
      <w:rPr>
        <w:color w:val="7F7F7F" w:themeColor="text1" w:themeTint="80"/>
        <w:sz w:val="17"/>
        <w:szCs w:val="17"/>
      </w:rPr>
      <w:t>292 0045</w:t>
    </w:r>
    <w:r w:rsidR="00320D76" w:rsidRPr="0099183B">
      <w:rPr>
        <w:color w:val="7F7F7F" w:themeColor="text1" w:themeTint="80"/>
        <w:sz w:val="17"/>
        <w:szCs w:val="17"/>
      </w:rPr>
      <w:t xml:space="preserve">  </w:t>
    </w:r>
    <w:r w:rsidR="005145DE" w:rsidRPr="0099183B">
      <w:rPr>
        <w:color w:val="7F7F7F" w:themeColor="text1" w:themeTint="80"/>
        <w:sz w:val="17"/>
        <w:szCs w:val="17"/>
      </w:rPr>
      <w:t>ymca</w:t>
    </w:r>
    <w:r w:rsidR="0025063A">
      <w:rPr>
        <w:color w:val="7F7F7F" w:themeColor="text1" w:themeTint="80"/>
        <w:sz w:val="17"/>
        <w:szCs w:val="17"/>
      </w:rPr>
      <w:t>sd</w:t>
    </w:r>
    <w:bookmarkStart w:id="0" w:name="_GoBack"/>
    <w:bookmarkEnd w:id="0"/>
    <w:r w:rsidR="005145DE" w:rsidRPr="0099183B">
      <w:rPr>
        <w:color w:val="7F7F7F" w:themeColor="text1" w:themeTint="80"/>
        <w:sz w:val="17"/>
        <w:szCs w:val="17"/>
      </w:rPr>
      <w:t>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1CEB" w14:textId="77777777" w:rsidR="00320D76" w:rsidRDefault="00320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BE55A" w14:textId="77777777" w:rsidR="00B35FE6" w:rsidRDefault="00B35FE6" w:rsidP="00256E77">
      <w:pPr>
        <w:spacing w:line="240" w:lineRule="auto"/>
      </w:pPr>
      <w:r>
        <w:separator/>
      </w:r>
    </w:p>
  </w:footnote>
  <w:footnote w:type="continuationSeparator" w:id="0">
    <w:p w14:paraId="2B637C4C" w14:textId="77777777" w:rsidR="00B35FE6" w:rsidRDefault="00B35FE6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EC38A" w14:textId="77777777" w:rsidR="00320D76" w:rsidRDefault="00320D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45A715EC" w:rsidR="007D1EF3" w:rsidRDefault="00DF63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BBAF1" wp14:editId="162C9D98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Y Letterhead Template_GRE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501" cy="1833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64515"/>
    <w:rsid w:val="00076FFF"/>
    <w:rsid w:val="001466C5"/>
    <w:rsid w:val="00154931"/>
    <w:rsid w:val="00155A0B"/>
    <w:rsid w:val="00180727"/>
    <w:rsid w:val="001D14C3"/>
    <w:rsid w:val="0025063A"/>
    <w:rsid w:val="00252388"/>
    <w:rsid w:val="00256E77"/>
    <w:rsid w:val="00272271"/>
    <w:rsid w:val="00273F26"/>
    <w:rsid w:val="002C56B4"/>
    <w:rsid w:val="002C6EAE"/>
    <w:rsid w:val="00320D76"/>
    <w:rsid w:val="00361D76"/>
    <w:rsid w:val="00384C52"/>
    <w:rsid w:val="003B2EF0"/>
    <w:rsid w:val="003D604B"/>
    <w:rsid w:val="004705CA"/>
    <w:rsid w:val="004970F4"/>
    <w:rsid w:val="005145DE"/>
    <w:rsid w:val="00516A00"/>
    <w:rsid w:val="005565C3"/>
    <w:rsid w:val="005C160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8250AD"/>
    <w:rsid w:val="0083466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35FE6"/>
    <w:rsid w:val="00B51190"/>
    <w:rsid w:val="00B637AE"/>
    <w:rsid w:val="00BA0502"/>
    <w:rsid w:val="00BC3B20"/>
    <w:rsid w:val="00BD69F0"/>
    <w:rsid w:val="00CA5ABE"/>
    <w:rsid w:val="00CD262D"/>
    <w:rsid w:val="00CF253E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D1377"/>
    <w:rsid w:val="00EF243C"/>
    <w:rsid w:val="00F008A8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4</cp:revision>
  <cp:lastPrinted>2018-03-30T00:37:00Z</cp:lastPrinted>
  <dcterms:created xsi:type="dcterms:W3CDTF">2018-03-30T15:59:00Z</dcterms:created>
  <dcterms:modified xsi:type="dcterms:W3CDTF">2020-07-21T18:27:00Z</dcterms:modified>
</cp:coreProperties>
</file>